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CB7D6C" w:rsidRPr="00C0605F" w:rsidRDefault="00A01535" w:rsidP="00CB7D6C">
      <w:pPr>
        <w:pStyle w:val="berschrift1"/>
      </w:pPr>
      <w:r w:rsidRPr="00C0605F">
        <w:t xml:space="preserve">Start- und </w:t>
      </w:r>
      <w:r w:rsidR="00CB7D6C" w:rsidRPr="00C0605F">
        <w:t>Änderungsmitteilung</w:t>
      </w:r>
    </w:p>
    <w:p w:rsidR="00CB7D6C" w:rsidRPr="00C0605F" w:rsidRDefault="00CB7D6C" w:rsidP="00CB7D6C">
      <w:pPr>
        <w:pStyle w:val="Titel"/>
      </w:pPr>
      <w:r w:rsidRPr="00C0605F">
        <w:t>Linienverzeichnis Westfalen-Lippe</w:t>
      </w:r>
    </w:p>
    <w:p w:rsidR="00CB7D6C" w:rsidRPr="00C0605F" w:rsidRDefault="00CB7D6C" w:rsidP="00CB7D6C">
      <w:pPr>
        <w:pStyle w:val="JobTitle"/>
        <w:rPr>
          <w:rFonts w:ascii="Univers" w:hAnsi="Univers" w:cs="Arial"/>
          <w:color w:val="auto"/>
          <w:lang w:val="de-DE"/>
        </w:rPr>
      </w:pPr>
    </w:p>
    <w:p w:rsidR="00CB7D6C" w:rsidRPr="00C0605F" w:rsidRDefault="00CB7D6C" w:rsidP="00CB7D6C">
      <w:pPr>
        <w:rPr>
          <w:rFonts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84"/>
        <w:gridCol w:w="4812"/>
      </w:tblGrid>
      <w:tr w:rsidR="00CB7D6C" w:rsidRPr="00C0605F" w:rsidTr="009107A4">
        <w:trPr>
          <w:trHeight w:val="702"/>
        </w:trPr>
        <w:tc>
          <w:tcPr>
            <w:tcW w:w="4536" w:type="dxa"/>
            <w:vAlign w:val="bottom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  <w:tc>
          <w:tcPr>
            <w:tcW w:w="284" w:type="dxa"/>
            <w:vAlign w:val="bottom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  <w:tc>
          <w:tcPr>
            <w:tcW w:w="4812" w:type="dxa"/>
            <w:vAlign w:val="bottom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</w:tr>
      <w:tr w:rsidR="00CB7D6C" w:rsidRPr="00C0605F" w:rsidTr="009107A4">
        <w:tc>
          <w:tcPr>
            <w:tcW w:w="4536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Konzessionär bzw. Betreiber</w:t>
            </w:r>
          </w:p>
        </w:tc>
        <w:tc>
          <w:tcPr>
            <w:tcW w:w="284" w:type="dxa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  <w:tc>
          <w:tcPr>
            <w:tcW w:w="4812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Aufgabenträger</w:t>
            </w:r>
          </w:p>
        </w:tc>
      </w:tr>
      <w:tr w:rsidR="00CB7D6C" w:rsidRPr="00C0605F" w:rsidTr="009107A4">
        <w:trPr>
          <w:trHeight w:val="691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  <w:tc>
          <w:tcPr>
            <w:tcW w:w="284" w:type="dxa"/>
            <w:vAlign w:val="bottom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  <w:tc>
          <w:tcPr>
            <w:tcW w:w="4812" w:type="dxa"/>
            <w:tcBorders>
              <w:bottom w:val="single" w:sz="4" w:space="0" w:color="auto"/>
            </w:tcBorders>
            <w:vAlign w:val="bottom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</w:tr>
      <w:tr w:rsidR="00CB7D6C" w:rsidRPr="00C0605F" w:rsidTr="009107A4">
        <w:tc>
          <w:tcPr>
            <w:tcW w:w="4536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Straße, Nr.</w:t>
            </w:r>
          </w:p>
        </w:tc>
        <w:tc>
          <w:tcPr>
            <w:tcW w:w="284" w:type="dxa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  <w:tc>
          <w:tcPr>
            <w:tcW w:w="4812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Straße, Nr.</w:t>
            </w:r>
          </w:p>
        </w:tc>
      </w:tr>
      <w:tr w:rsidR="00CB7D6C" w:rsidRPr="00C0605F" w:rsidTr="009107A4">
        <w:trPr>
          <w:trHeight w:val="705"/>
        </w:trPr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  <w:tc>
          <w:tcPr>
            <w:tcW w:w="284" w:type="dxa"/>
            <w:vAlign w:val="bottom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  <w:tc>
          <w:tcPr>
            <w:tcW w:w="4812" w:type="dxa"/>
            <w:tcBorders>
              <w:bottom w:val="single" w:sz="4" w:space="0" w:color="auto"/>
            </w:tcBorders>
            <w:vAlign w:val="bottom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</w:tr>
      <w:tr w:rsidR="00CB7D6C" w:rsidRPr="00C0605F" w:rsidTr="009107A4">
        <w:trPr>
          <w:trHeight w:val="289"/>
        </w:trPr>
        <w:tc>
          <w:tcPr>
            <w:tcW w:w="4536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Postleitzahl, Ort</w:t>
            </w:r>
          </w:p>
        </w:tc>
        <w:tc>
          <w:tcPr>
            <w:tcW w:w="284" w:type="dxa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  <w:tc>
          <w:tcPr>
            <w:tcW w:w="4812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Postleitzahl, Ort</w:t>
            </w:r>
          </w:p>
        </w:tc>
      </w:tr>
    </w:tbl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  <w:r w:rsidRPr="00C0605F">
        <w:rPr>
          <w:rFonts w:eastAsia="Calibri"/>
        </w:rPr>
        <w:t>Hiermit erklären wir folgende Änderungen der Anlage 3 zum Einnahmenaufteilungsvertrag des WestfalenTarifs:</w:t>
      </w: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76296F" w:rsidP="00CB7D6C">
      <w:pPr>
        <w:rPr>
          <w:rFonts w:eastAsia="Calibri"/>
        </w:rPr>
      </w:pPr>
      <w:sdt>
        <w:sdtPr>
          <w:rPr>
            <w:rFonts w:eastAsia="Calibri"/>
          </w:rPr>
          <w:id w:val="-1587690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D6C" w:rsidRPr="00C0605F">
            <w:rPr>
              <w:rFonts w:ascii="MS Gothic" w:eastAsia="MS Gothic" w:hAnsi="MS Gothic" w:hint="eastAsia"/>
            </w:rPr>
            <w:t>☐</w:t>
          </w:r>
        </w:sdtContent>
      </w:sdt>
      <w:r w:rsidR="00CB7D6C" w:rsidRPr="00C0605F">
        <w:rPr>
          <w:rFonts w:eastAsia="Calibri"/>
        </w:rPr>
        <w:t xml:space="preserve"> Betreiberwechsel auf den in Anlage 3b dargestellten Linien zum</w:t>
      </w: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76296F" w:rsidP="00CB7D6C">
      <w:pPr>
        <w:rPr>
          <w:rFonts w:eastAsia="Calibri"/>
        </w:rPr>
      </w:pPr>
      <w:sdt>
        <w:sdtPr>
          <w:rPr>
            <w:rFonts w:eastAsia="Calibri"/>
          </w:rPr>
          <w:id w:val="641551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D6C" w:rsidRPr="00C0605F">
            <w:rPr>
              <w:rFonts w:ascii="MS Gothic" w:eastAsia="MS Gothic" w:hAnsi="MS Gothic" w:hint="eastAsia"/>
            </w:rPr>
            <w:t>☐</w:t>
          </w:r>
        </w:sdtContent>
      </w:sdt>
      <w:r w:rsidR="00CB7D6C" w:rsidRPr="00C0605F">
        <w:rPr>
          <w:rFonts w:eastAsia="Calibri"/>
        </w:rPr>
        <w:t xml:space="preserve"> Neuaufnahme der in Anlage 3b dargestellten Linien zum</w:t>
      </w: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76296F" w:rsidP="00CB7D6C">
      <w:pPr>
        <w:rPr>
          <w:rFonts w:eastAsia="Calibri"/>
        </w:rPr>
      </w:pPr>
      <w:sdt>
        <w:sdtPr>
          <w:rPr>
            <w:rFonts w:eastAsia="Calibri"/>
          </w:rPr>
          <w:id w:val="11881842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D6C" w:rsidRPr="00C0605F">
            <w:rPr>
              <w:rFonts w:ascii="MS Gothic" w:eastAsia="MS Gothic" w:hAnsi="MS Gothic" w:hint="eastAsia"/>
            </w:rPr>
            <w:t>☐</w:t>
          </w:r>
        </w:sdtContent>
      </w:sdt>
      <w:r w:rsidR="00CB7D6C" w:rsidRPr="00C0605F">
        <w:rPr>
          <w:rFonts w:eastAsia="Calibri"/>
        </w:rPr>
        <w:t xml:space="preserve"> Einstellung der in Anlage 3b dargestellten Linien zum</w:t>
      </w: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76296F" w:rsidP="00CB7D6C">
      <w:pPr>
        <w:rPr>
          <w:rFonts w:eastAsia="Calibri"/>
        </w:rPr>
      </w:pPr>
      <w:sdt>
        <w:sdtPr>
          <w:rPr>
            <w:rFonts w:eastAsia="Calibri"/>
          </w:rPr>
          <w:id w:val="1642307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7D6C" w:rsidRPr="00C0605F">
            <w:rPr>
              <w:rFonts w:ascii="MS Gothic" w:eastAsia="MS Gothic" w:hAnsi="MS Gothic" w:hint="eastAsia"/>
            </w:rPr>
            <w:t>☐</w:t>
          </w:r>
        </w:sdtContent>
      </w:sdt>
      <w:r w:rsidR="00CB7D6C" w:rsidRPr="00C0605F">
        <w:rPr>
          <w:rFonts w:eastAsia="Calibri"/>
        </w:rPr>
        <w:t xml:space="preserve"> Sonstige Änderung:</w:t>
      </w: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p w:rsidR="00CB7D6C" w:rsidRPr="00C0605F" w:rsidRDefault="00CB7D6C" w:rsidP="00CB7D6C">
      <w:pPr>
        <w:rPr>
          <w:rFonts w:eastAsia="Calibri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284"/>
        <w:gridCol w:w="4807"/>
      </w:tblGrid>
      <w:tr w:rsidR="00CB7D6C" w:rsidRPr="00C0605F" w:rsidTr="009107A4">
        <w:tc>
          <w:tcPr>
            <w:tcW w:w="4531" w:type="dxa"/>
            <w:tcBorders>
              <w:bottom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  <w:tc>
          <w:tcPr>
            <w:tcW w:w="284" w:type="dxa"/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  <w:tc>
          <w:tcPr>
            <w:tcW w:w="4807" w:type="dxa"/>
            <w:tcBorders>
              <w:bottom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</w:rPr>
            </w:pPr>
          </w:p>
        </w:tc>
      </w:tr>
      <w:tr w:rsidR="00CB7D6C" w:rsidRPr="00703952" w:rsidTr="009107A4">
        <w:tc>
          <w:tcPr>
            <w:tcW w:w="4531" w:type="dxa"/>
            <w:tcBorders>
              <w:top w:val="single" w:sz="4" w:space="0" w:color="auto"/>
            </w:tcBorders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Ort, Datum, Unterschrift Konzessionär</w:t>
            </w:r>
          </w:p>
        </w:tc>
        <w:tc>
          <w:tcPr>
            <w:tcW w:w="284" w:type="dxa"/>
          </w:tcPr>
          <w:p w:rsidR="00CB7D6C" w:rsidRPr="00C0605F" w:rsidRDefault="00CB7D6C" w:rsidP="009107A4">
            <w:pPr>
              <w:rPr>
                <w:rFonts w:eastAsia="Calibri"/>
                <w:sz w:val="20"/>
              </w:rPr>
            </w:pPr>
          </w:p>
        </w:tc>
        <w:tc>
          <w:tcPr>
            <w:tcW w:w="4807" w:type="dxa"/>
            <w:tcBorders>
              <w:top w:val="single" w:sz="4" w:space="0" w:color="auto"/>
            </w:tcBorders>
          </w:tcPr>
          <w:p w:rsidR="00CB7D6C" w:rsidRPr="00703952" w:rsidRDefault="00CB7D6C" w:rsidP="009107A4">
            <w:pPr>
              <w:rPr>
                <w:rFonts w:eastAsia="Calibri"/>
                <w:sz w:val="20"/>
              </w:rPr>
            </w:pPr>
            <w:r w:rsidRPr="00C0605F">
              <w:rPr>
                <w:rFonts w:eastAsia="Calibri"/>
                <w:sz w:val="20"/>
              </w:rPr>
              <w:t>Ort, Datum, Unterschrift Aufgabenträger</w:t>
            </w:r>
          </w:p>
        </w:tc>
      </w:tr>
    </w:tbl>
    <w:p w:rsidR="00854ABA" w:rsidRDefault="00854ABA" w:rsidP="00CB7D6C">
      <w:pPr>
        <w:rPr>
          <w:rFonts w:eastAsia="Calibri"/>
        </w:rPr>
      </w:pPr>
    </w:p>
    <w:p w:rsidR="00854ABA" w:rsidRDefault="00854ABA" w:rsidP="00854ABA">
      <w:pPr>
        <w:rPr>
          <w:rFonts w:eastAsia="Calibri"/>
        </w:rPr>
      </w:pPr>
      <w:r>
        <w:rPr>
          <w:rFonts w:eastAsia="Calibri"/>
        </w:rPr>
        <w:br w:type="page"/>
      </w:r>
      <w:bookmarkStart w:id="0" w:name="_GoBack"/>
      <w:bookmarkEnd w:id="0"/>
    </w:p>
    <w:p w:rsidR="00854ABA" w:rsidRDefault="00854ABA" w:rsidP="00854ABA">
      <w:pPr>
        <w:jc w:val="both"/>
        <w:rPr>
          <w:b/>
          <w:color w:val="007AC3"/>
          <w:sz w:val="48"/>
          <w:szCs w:val="48"/>
        </w:rPr>
      </w:pPr>
      <w:r>
        <w:rPr>
          <w:b/>
          <w:color w:val="007AC3"/>
          <w:sz w:val="48"/>
          <w:szCs w:val="48"/>
        </w:rPr>
        <w:t>Versionen</w:t>
      </w:r>
    </w:p>
    <w:p w:rsidR="00854ABA" w:rsidRDefault="00854ABA" w:rsidP="00854ABA">
      <w:pPr>
        <w:rPr>
          <w:rFonts w:eastAsia="Calibri"/>
        </w:rPr>
      </w:pPr>
    </w:p>
    <w:tbl>
      <w:tblPr>
        <w:tblpPr w:leftFromText="141" w:rightFromText="141" w:vertAnchor="text" w:horzAnchor="margin" w:tblpY="-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1978"/>
        <w:gridCol w:w="2747"/>
        <w:gridCol w:w="3075"/>
      </w:tblGrid>
      <w:tr w:rsidR="00854ABA" w:rsidRPr="002A3BF3" w:rsidTr="005341BA">
        <w:tc>
          <w:tcPr>
            <w:tcW w:w="1837" w:type="dxa"/>
            <w:shd w:val="clear" w:color="auto" w:fill="D9D9D9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2A3BF3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Versionen</w:t>
            </w:r>
          </w:p>
        </w:tc>
        <w:tc>
          <w:tcPr>
            <w:tcW w:w="1991" w:type="dxa"/>
            <w:shd w:val="clear" w:color="auto" w:fill="D9D9D9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2A3BF3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Stand</w:t>
            </w:r>
          </w:p>
        </w:tc>
        <w:tc>
          <w:tcPr>
            <w:tcW w:w="2801" w:type="dxa"/>
            <w:shd w:val="clear" w:color="auto" w:fill="D9D9D9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2A3BF3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Sitzung</w:t>
            </w:r>
          </w:p>
        </w:tc>
        <w:tc>
          <w:tcPr>
            <w:tcW w:w="3118" w:type="dxa"/>
            <w:shd w:val="clear" w:color="auto" w:fill="D9D9D9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 w:rsidRPr="002A3BF3">
              <w:rPr>
                <w:rFonts w:ascii="Univers" w:eastAsia="Times New Roman" w:hAnsi="Univers" w:cs="Arial"/>
                <w:b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Änderung(en)</w:t>
            </w: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3.01</w:t>
            </w: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11.05.2017</w:t>
            </w: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  <w:r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  <w:t>Startversion</w:t>
            </w: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  <w:tr w:rsidR="00854ABA" w:rsidRPr="002A3BF3" w:rsidTr="005341BA">
        <w:tc>
          <w:tcPr>
            <w:tcW w:w="1837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199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2801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  <w:tc>
          <w:tcPr>
            <w:tcW w:w="3118" w:type="dxa"/>
            <w:shd w:val="clear" w:color="auto" w:fill="auto"/>
          </w:tcPr>
          <w:p w:rsidR="00854ABA" w:rsidRPr="002A3BF3" w:rsidRDefault="00854ABA" w:rsidP="005341BA">
            <w:pPr>
              <w:pStyle w:val="JobTitle"/>
              <w:rPr>
                <w:rFonts w:ascii="Univers" w:eastAsia="Times New Roman" w:hAnsi="Univers" w:cs="Arial"/>
                <w:color w:val="auto"/>
                <w:spacing w:val="0"/>
                <w:kern w:val="16"/>
                <w:sz w:val="24"/>
                <w:szCs w:val="24"/>
                <w:lang w:val="de-DE" w:eastAsia="de-DE"/>
              </w:rPr>
            </w:pPr>
          </w:p>
        </w:tc>
      </w:tr>
    </w:tbl>
    <w:p w:rsidR="00854ABA" w:rsidRDefault="00854ABA" w:rsidP="00854ABA">
      <w:pPr>
        <w:rPr>
          <w:rFonts w:eastAsia="Calibri"/>
        </w:rPr>
      </w:pPr>
    </w:p>
    <w:p w:rsidR="00854ABA" w:rsidRDefault="00854ABA" w:rsidP="00854ABA">
      <w:pPr>
        <w:rPr>
          <w:rFonts w:eastAsia="Calibri"/>
        </w:rPr>
      </w:pPr>
    </w:p>
    <w:p w:rsidR="00854ABA" w:rsidRDefault="00854ABA" w:rsidP="00854ABA">
      <w:pPr>
        <w:rPr>
          <w:rFonts w:eastAsia="Calibri"/>
        </w:rPr>
      </w:pPr>
    </w:p>
    <w:p w:rsidR="00854ABA" w:rsidRPr="000F7BC0" w:rsidRDefault="00854ABA" w:rsidP="00854ABA">
      <w:pPr>
        <w:rPr>
          <w:rFonts w:eastAsia="Calibri"/>
        </w:rPr>
      </w:pPr>
    </w:p>
    <w:p w:rsidR="00D24D9D" w:rsidRPr="00CB7D6C" w:rsidRDefault="00D24D9D" w:rsidP="00CB7D6C">
      <w:pPr>
        <w:rPr>
          <w:rFonts w:eastAsia="Calibri"/>
        </w:rPr>
      </w:pPr>
    </w:p>
    <w:sectPr w:rsidR="00D24D9D" w:rsidRPr="00CB7D6C" w:rsidSect="00860D7D">
      <w:headerReference w:type="default" r:id="rId8"/>
      <w:footerReference w:type="default" r:id="rId9"/>
      <w:pgSz w:w="11900" w:h="16840"/>
      <w:pgMar w:top="2410" w:right="1134" w:bottom="1843" w:left="1134" w:header="1134" w:footer="284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7D6C" w:rsidRDefault="00CB7D6C">
      <w:r>
        <w:separator/>
      </w:r>
    </w:p>
  </w:endnote>
  <w:endnote w:type="continuationSeparator" w:id="0">
    <w:p w:rsidR="00CB7D6C" w:rsidRDefault="00CB7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1D9D" w:rsidRDefault="00A94EEC" w:rsidP="00832538">
    <w:pPr>
      <w:pStyle w:val="Fuzeile"/>
      <w:tabs>
        <w:tab w:val="clear" w:pos="9072"/>
        <w:tab w:val="right" w:pos="9639"/>
      </w:tabs>
      <w:spacing w:after="60"/>
      <w:rPr>
        <w:b/>
        <w:sz w:val="20"/>
      </w:rPr>
    </w:pPr>
    <w:r w:rsidRPr="008A3905"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-719455</wp:posOffset>
          </wp:positionH>
          <wp:positionV relativeFrom="paragraph">
            <wp:posOffset>-193040</wp:posOffset>
          </wp:positionV>
          <wp:extent cx="7550150" cy="361950"/>
          <wp:effectExtent l="0" t="0" r="0" b="0"/>
          <wp:wrapTight wrapText="bothSides">
            <wp:wrapPolygon edited="0">
              <wp:start x="0" y="0"/>
              <wp:lineTo x="0" y="20463"/>
              <wp:lineTo x="21527" y="20463"/>
              <wp:lineTo x="21527" y="0"/>
              <wp:lineTo x="0" y="0"/>
            </wp:wrapPolygon>
          </wp:wrapTight>
          <wp:docPr id="1" name="Bild 5" descr="Beschreibung: CP_Projekte-4:Kundenprojekte Creation:523..._Nahverkehr Westfalen-Lippe NWL_D:523002_Word-Vorlage:Zwischenmaterial:JPG:523002_WT_Wordvorlage 5-2015_210x20__V2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5" descr="Beschreibung: CP_Projekte-4:Kundenprojekte Creation:523..._Nahverkehr Westfalen-Lippe NWL_D:523002_Word-Vorlage:Zwischenmaterial:JPG:523002_WT_Wordvorlage 5-2015_210x20__V2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015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D6C">
      <w:rPr>
        <w:b/>
        <w:sz w:val="20"/>
      </w:rPr>
      <w:t xml:space="preserve">Änderungsmitteilung Linienverzeichnis / Stand: </w:t>
    </w:r>
    <w:r w:rsidR="00395DEA">
      <w:rPr>
        <w:b/>
        <w:sz w:val="20"/>
      </w:rPr>
      <w:t>11.05</w:t>
    </w:r>
    <w:r w:rsidR="00CB7D6C">
      <w:rPr>
        <w:b/>
        <w:sz w:val="20"/>
      </w:rPr>
      <w:t>.2017</w:t>
    </w:r>
    <w:r w:rsidR="00854ABA">
      <w:rPr>
        <w:b/>
        <w:sz w:val="20"/>
      </w:rPr>
      <w:t xml:space="preserve"> / Version 3.01</w:t>
    </w:r>
    <w:r w:rsidR="00BD1D9D" w:rsidRPr="008A3905">
      <w:rPr>
        <w:b/>
        <w:sz w:val="20"/>
      </w:rPr>
      <w:tab/>
      <w:t xml:space="preserve">Seite </w:t>
    </w:r>
    <w:r w:rsidR="00BD1D9D" w:rsidRPr="008A3905">
      <w:rPr>
        <w:b/>
        <w:sz w:val="20"/>
      </w:rPr>
      <w:fldChar w:fldCharType="begin"/>
    </w:r>
    <w:r w:rsidR="00BD1D9D" w:rsidRPr="008A3905">
      <w:rPr>
        <w:b/>
        <w:sz w:val="20"/>
      </w:rPr>
      <w:instrText xml:space="preserve"> </w:instrText>
    </w:r>
    <w:r w:rsidR="00C22554" w:rsidRPr="008A3905">
      <w:rPr>
        <w:b/>
        <w:sz w:val="20"/>
      </w:rPr>
      <w:instrText>PAGE</w:instrText>
    </w:r>
    <w:r w:rsidR="00BD1D9D" w:rsidRPr="008A3905">
      <w:rPr>
        <w:b/>
        <w:sz w:val="20"/>
      </w:rPr>
      <w:instrText xml:space="preserve"> </w:instrText>
    </w:r>
    <w:r w:rsidR="00BD1D9D" w:rsidRPr="008A3905">
      <w:rPr>
        <w:b/>
        <w:sz w:val="20"/>
      </w:rPr>
      <w:fldChar w:fldCharType="separate"/>
    </w:r>
    <w:r w:rsidR="0076296F">
      <w:rPr>
        <w:b/>
        <w:noProof/>
        <w:sz w:val="20"/>
      </w:rPr>
      <w:t>2</w:t>
    </w:r>
    <w:r w:rsidR="00BD1D9D" w:rsidRPr="008A3905">
      <w:rPr>
        <w:b/>
        <w:sz w:val="20"/>
      </w:rPr>
      <w:fldChar w:fldCharType="end"/>
    </w:r>
    <w:r w:rsidR="00BD1D9D" w:rsidRPr="008A3905">
      <w:rPr>
        <w:b/>
        <w:sz w:val="20"/>
      </w:rPr>
      <w:t xml:space="preserve"> von </w:t>
    </w:r>
    <w:r w:rsidR="00BD1D9D" w:rsidRPr="008A3905">
      <w:rPr>
        <w:b/>
        <w:sz w:val="20"/>
      </w:rPr>
      <w:fldChar w:fldCharType="begin"/>
    </w:r>
    <w:r w:rsidR="00BD1D9D" w:rsidRPr="008A3905">
      <w:rPr>
        <w:b/>
        <w:sz w:val="20"/>
      </w:rPr>
      <w:instrText xml:space="preserve"> </w:instrText>
    </w:r>
    <w:r w:rsidR="00C22554" w:rsidRPr="008A3905">
      <w:rPr>
        <w:b/>
        <w:sz w:val="20"/>
      </w:rPr>
      <w:instrText>NUMPAGES</w:instrText>
    </w:r>
    <w:r w:rsidR="00BD1D9D" w:rsidRPr="008A3905">
      <w:rPr>
        <w:b/>
        <w:sz w:val="20"/>
      </w:rPr>
      <w:instrText xml:space="preserve"> </w:instrText>
    </w:r>
    <w:r w:rsidR="00BD1D9D" w:rsidRPr="008A3905">
      <w:rPr>
        <w:b/>
        <w:sz w:val="20"/>
      </w:rPr>
      <w:fldChar w:fldCharType="separate"/>
    </w:r>
    <w:r w:rsidR="0076296F">
      <w:rPr>
        <w:b/>
        <w:noProof/>
        <w:sz w:val="20"/>
      </w:rPr>
      <w:t>2</w:t>
    </w:r>
    <w:r w:rsidR="00BD1D9D" w:rsidRPr="008A3905">
      <w:rPr>
        <w:b/>
        <w:sz w:val="20"/>
      </w:rPr>
      <w:fldChar w:fldCharType="end"/>
    </w:r>
  </w:p>
  <w:p w:rsidR="00BD1D9D" w:rsidRPr="008A3905" w:rsidRDefault="00BD1D9D" w:rsidP="00832538">
    <w:pPr>
      <w:pStyle w:val="Fuzeile"/>
      <w:tabs>
        <w:tab w:val="clear" w:pos="9072"/>
        <w:tab w:val="right" w:pos="9639"/>
      </w:tabs>
      <w:spacing w:after="60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7D6C" w:rsidRDefault="00CB7D6C">
      <w:r>
        <w:separator/>
      </w:r>
    </w:p>
  </w:footnote>
  <w:footnote w:type="continuationSeparator" w:id="0">
    <w:p w:rsidR="00CB7D6C" w:rsidRDefault="00CB7D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D6C" w:rsidRDefault="0067757D" w:rsidP="00CB7D6C">
    <w:pPr>
      <w:pStyle w:val="Kopfzeile"/>
      <w:rPr>
        <w:b/>
        <w:sz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87C9B69" wp14:editId="5F62FADC">
          <wp:simplePos x="0" y="0"/>
          <wp:positionH relativeFrom="page">
            <wp:align>left</wp:align>
          </wp:positionH>
          <wp:positionV relativeFrom="paragraph">
            <wp:posOffset>-195297</wp:posOffset>
          </wp:positionV>
          <wp:extent cx="7559040" cy="719455"/>
          <wp:effectExtent l="0" t="0" r="3810" b="4445"/>
          <wp:wrapNone/>
          <wp:docPr id="3" name="Bild 2" descr="Beschreibung: 523002_WT_Wordvorlage 5-2015_210x20_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" descr="Beschreibung: 523002_WT_Wordvorlage 5-2015_210x20_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040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7D6C">
      <w:rPr>
        <w:b/>
        <w:sz w:val="22"/>
      </w:rPr>
      <w:t>Vertrag zur Einnahmenaufteilu</w:t>
    </w:r>
    <w:r w:rsidR="00CB7D6C" w:rsidRPr="00C465FF">
      <w:rPr>
        <w:b/>
        <w:sz w:val="22"/>
      </w:rPr>
      <w:t>ng im WestfalenTarif</w:t>
    </w:r>
  </w:p>
  <w:p w:rsidR="00CB7D6C" w:rsidRDefault="00CB7D6C" w:rsidP="00CB7D6C">
    <w:pPr>
      <w:pStyle w:val="Kopfzeile"/>
      <w:rPr>
        <w:b/>
        <w:sz w:val="22"/>
      </w:rPr>
    </w:pPr>
    <w:r>
      <w:rPr>
        <w:b/>
        <w:sz w:val="22"/>
      </w:rPr>
      <w:t>Anlage 3a</w:t>
    </w:r>
  </w:p>
  <w:p w:rsidR="00BD1D9D" w:rsidRDefault="00BD1D9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B47E1"/>
    <w:multiLevelType w:val="hybridMultilevel"/>
    <w:tmpl w:val="8F54F1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0019E"/>
    <w:multiLevelType w:val="hybridMultilevel"/>
    <w:tmpl w:val="6950A4F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85189"/>
    <w:multiLevelType w:val="hybridMultilevel"/>
    <w:tmpl w:val="844E345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BD6CE6"/>
    <w:multiLevelType w:val="hybridMultilevel"/>
    <w:tmpl w:val="FF4E015E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2D1216"/>
    <w:multiLevelType w:val="hybridMultilevel"/>
    <w:tmpl w:val="088AEF5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F6663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2E773D0"/>
    <w:multiLevelType w:val="hybridMultilevel"/>
    <w:tmpl w:val="ACC8121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2EA05CE"/>
    <w:multiLevelType w:val="hybridMultilevel"/>
    <w:tmpl w:val="9EFCC4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1C623C"/>
    <w:multiLevelType w:val="hybridMultilevel"/>
    <w:tmpl w:val="AE8E2C34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AC25E8D"/>
    <w:multiLevelType w:val="hybridMultilevel"/>
    <w:tmpl w:val="29DC5488"/>
    <w:lvl w:ilvl="0" w:tplc="FFFFFFFF">
      <w:numFmt w:val="decimal"/>
      <w:lvlText w:val="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3D0A10"/>
    <w:multiLevelType w:val="hybridMultilevel"/>
    <w:tmpl w:val="679ADD90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2C2564"/>
    <w:multiLevelType w:val="hybridMultilevel"/>
    <w:tmpl w:val="2FBC8B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8C5C41"/>
    <w:multiLevelType w:val="hybridMultilevel"/>
    <w:tmpl w:val="EDE2B7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03040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9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9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9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9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9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551DE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13"/>
  </w:num>
  <w:num w:numId="5">
    <w:abstractNumId w:val="6"/>
  </w:num>
  <w:num w:numId="6">
    <w:abstractNumId w:val="8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7"/>
  </w:num>
  <w:num w:numId="12">
    <w:abstractNumId w:val="4"/>
  </w:num>
  <w:num w:numId="13">
    <w:abstractNumId w:val="9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o:colormru v:ext="edit" colors="#0c64b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5D40"/>
    <w:rsid w:val="000B679C"/>
    <w:rsid w:val="00113944"/>
    <w:rsid w:val="00154BA3"/>
    <w:rsid w:val="00187AE8"/>
    <w:rsid w:val="001F3F5D"/>
    <w:rsid w:val="00202D17"/>
    <w:rsid w:val="00250393"/>
    <w:rsid w:val="003112B6"/>
    <w:rsid w:val="00327AD5"/>
    <w:rsid w:val="0034597C"/>
    <w:rsid w:val="003535BE"/>
    <w:rsid w:val="0035785E"/>
    <w:rsid w:val="003905C1"/>
    <w:rsid w:val="00395DEA"/>
    <w:rsid w:val="003C631B"/>
    <w:rsid w:val="003C709B"/>
    <w:rsid w:val="003E2498"/>
    <w:rsid w:val="003E5D1A"/>
    <w:rsid w:val="00434351"/>
    <w:rsid w:val="004B16A2"/>
    <w:rsid w:val="004B7856"/>
    <w:rsid w:val="00500EEE"/>
    <w:rsid w:val="005041CE"/>
    <w:rsid w:val="0054186A"/>
    <w:rsid w:val="005B1254"/>
    <w:rsid w:val="005E0831"/>
    <w:rsid w:val="005F76CB"/>
    <w:rsid w:val="00603102"/>
    <w:rsid w:val="0067757D"/>
    <w:rsid w:val="006A71CC"/>
    <w:rsid w:val="006F5A3C"/>
    <w:rsid w:val="00700AC6"/>
    <w:rsid w:val="0070517D"/>
    <w:rsid w:val="00706942"/>
    <w:rsid w:val="0076296F"/>
    <w:rsid w:val="007C0760"/>
    <w:rsid w:val="00831A46"/>
    <w:rsid w:val="00831F8F"/>
    <w:rsid w:val="00832538"/>
    <w:rsid w:val="00854ABA"/>
    <w:rsid w:val="00860D7D"/>
    <w:rsid w:val="008A3905"/>
    <w:rsid w:val="008C230C"/>
    <w:rsid w:val="008F077B"/>
    <w:rsid w:val="00901CA3"/>
    <w:rsid w:val="00934455"/>
    <w:rsid w:val="00951F7A"/>
    <w:rsid w:val="00972DEE"/>
    <w:rsid w:val="00A01535"/>
    <w:rsid w:val="00A03D6F"/>
    <w:rsid w:val="00A06F94"/>
    <w:rsid w:val="00A21AC0"/>
    <w:rsid w:val="00A25E86"/>
    <w:rsid w:val="00A42630"/>
    <w:rsid w:val="00A66054"/>
    <w:rsid w:val="00A735E1"/>
    <w:rsid w:val="00A94EEC"/>
    <w:rsid w:val="00AA2714"/>
    <w:rsid w:val="00B15D40"/>
    <w:rsid w:val="00B45AE8"/>
    <w:rsid w:val="00B5500E"/>
    <w:rsid w:val="00BA057A"/>
    <w:rsid w:val="00BD1D9D"/>
    <w:rsid w:val="00C0605F"/>
    <w:rsid w:val="00C22554"/>
    <w:rsid w:val="00C41536"/>
    <w:rsid w:val="00CA02E9"/>
    <w:rsid w:val="00CB2304"/>
    <w:rsid w:val="00CB7D6C"/>
    <w:rsid w:val="00D13B71"/>
    <w:rsid w:val="00D24D9D"/>
    <w:rsid w:val="00D475D4"/>
    <w:rsid w:val="00D7784D"/>
    <w:rsid w:val="00D96D3B"/>
    <w:rsid w:val="00DA773C"/>
    <w:rsid w:val="00DE006B"/>
    <w:rsid w:val="00E02D40"/>
    <w:rsid w:val="00E63B89"/>
    <w:rsid w:val="00E7484D"/>
    <w:rsid w:val="00EA0E16"/>
    <w:rsid w:val="00EE21DF"/>
    <w:rsid w:val="00F031CB"/>
    <w:rsid w:val="00F468F4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o:colormru v:ext="edit" colors="#0c64b6"/>
    </o:shapedefaults>
    <o:shapelayout v:ext="edit">
      <o:idmap v:ext="edit" data="1"/>
    </o:shapelayout>
  </w:shapeDefaults>
  <w:doNotEmbedSmartTags/>
  <w:decimalSymbol w:val=","/>
  <w:listSeparator w:val=";"/>
  <w14:defaultImageDpi w14:val="300"/>
  <w15:chartTrackingRefBased/>
  <w15:docId w15:val="{DA16E538-F5BB-4725-816B-E4D64EBD2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B7D6C"/>
    <w:rPr>
      <w:rFonts w:ascii="Univers" w:hAnsi="Univers"/>
      <w:kern w:val="16"/>
      <w:sz w:val="24"/>
      <w:szCs w:val="24"/>
    </w:rPr>
  </w:style>
  <w:style w:type="paragraph" w:styleId="berschrift1">
    <w:name w:val="heading 1"/>
    <w:basedOn w:val="Standard"/>
    <w:next w:val="Standard"/>
    <w:qFormat/>
    <w:rsid w:val="00F468F4"/>
    <w:pPr>
      <w:keepNext/>
      <w:outlineLvl w:val="0"/>
    </w:pPr>
    <w:rPr>
      <w:b/>
      <w:color w:val="007AC3"/>
      <w:kern w:val="32"/>
      <w:sz w:val="48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D603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9D6035"/>
    <w:pPr>
      <w:tabs>
        <w:tab w:val="center" w:pos="4536"/>
        <w:tab w:val="right" w:pos="9072"/>
      </w:tabs>
    </w:pPr>
  </w:style>
  <w:style w:type="paragraph" w:customStyle="1" w:styleId="Headgrau18">
    <w:name w:val="Head grau 18"/>
    <w:basedOn w:val="berschrift1"/>
    <w:autoRedefine/>
    <w:rsid w:val="003C631B"/>
    <w:pPr>
      <w:framePr w:w="9639" w:wrap="notBeside" w:vAnchor="page" w:hAnchor="page" w:x="1162" w:y="2165" w:anchorLock="1"/>
      <w:spacing w:before="200"/>
    </w:pPr>
    <w:rPr>
      <w:szCs w:val="48"/>
    </w:rPr>
  </w:style>
  <w:style w:type="table" w:styleId="Tabellenraster">
    <w:name w:val="Table Grid"/>
    <w:basedOn w:val="NormaleTabelle"/>
    <w:rsid w:val="009D6035"/>
    <w:rPr>
      <w:lang w:bidi="x-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D460EB"/>
    <w:rPr>
      <w:rFonts w:ascii="Lucida Grande" w:hAnsi="Lucida Grande"/>
      <w:sz w:val="18"/>
      <w:szCs w:val="18"/>
    </w:rPr>
  </w:style>
  <w:style w:type="paragraph" w:customStyle="1" w:styleId="Name">
    <w:name w:val="Name"/>
    <w:basedOn w:val="Standard"/>
    <w:qFormat/>
    <w:rsid w:val="00832538"/>
    <w:pPr>
      <w:spacing w:before="120"/>
      <w:contextualSpacing/>
    </w:pPr>
    <w:rPr>
      <w:rFonts w:ascii="Calibri" w:eastAsia="Calibri" w:hAnsi="Calibri"/>
      <w:b/>
      <w:color w:val="8CADAE"/>
      <w:spacing w:val="60"/>
      <w:kern w:val="0"/>
      <w:sz w:val="56"/>
      <w:szCs w:val="22"/>
      <w:lang w:val="fr-FR" w:eastAsia="en-US"/>
    </w:rPr>
  </w:style>
  <w:style w:type="paragraph" w:customStyle="1" w:styleId="JobTitle">
    <w:name w:val="Job Title"/>
    <w:basedOn w:val="Standard"/>
    <w:qFormat/>
    <w:rsid w:val="00832538"/>
    <w:pPr>
      <w:contextualSpacing/>
    </w:pPr>
    <w:rPr>
      <w:rFonts w:ascii="Calibri" w:eastAsia="Calibri" w:hAnsi="Calibri"/>
      <w:color w:val="262626"/>
      <w:spacing w:val="40"/>
      <w:kern w:val="0"/>
      <w:sz w:val="28"/>
      <w:szCs w:val="28"/>
      <w:lang w:val="fr-FR" w:eastAsia="en-US"/>
    </w:rPr>
  </w:style>
  <w:style w:type="character" w:customStyle="1" w:styleId="FuzeileZchn">
    <w:name w:val="Fußzeile Zchn"/>
    <w:link w:val="Fuzeile"/>
    <w:rsid w:val="00832538"/>
    <w:rPr>
      <w:rFonts w:ascii="Arial" w:hAnsi="Arial"/>
      <w:kern w:val="16"/>
      <w:sz w:val="24"/>
      <w:szCs w:val="24"/>
    </w:rPr>
  </w:style>
  <w:style w:type="paragraph" w:customStyle="1" w:styleId="UnterpunktOWLV">
    <w:name w:val="Unterpunkt (OWL V)"/>
    <w:basedOn w:val="Standard"/>
    <w:uiPriority w:val="99"/>
    <w:rsid w:val="00D24D9D"/>
    <w:pPr>
      <w:spacing w:before="120" w:after="60" w:line="280" w:lineRule="atLeast"/>
      <w:outlineLvl w:val="1"/>
    </w:pPr>
    <w:rPr>
      <w:b/>
      <w:color w:val="333333"/>
      <w:kern w:val="0"/>
    </w:rPr>
  </w:style>
  <w:style w:type="paragraph" w:customStyle="1" w:styleId="FarbigeListe-Akzent11">
    <w:name w:val="Farbige Liste - Akzent 11"/>
    <w:basedOn w:val="Standard"/>
    <w:uiPriority w:val="34"/>
    <w:qFormat/>
    <w:rsid w:val="00A42630"/>
    <w:pPr>
      <w:ind w:left="720"/>
      <w:contextualSpacing/>
    </w:pPr>
  </w:style>
  <w:style w:type="paragraph" w:styleId="Titel">
    <w:name w:val="Title"/>
    <w:basedOn w:val="Standard"/>
    <w:next w:val="Standard"/>
    <w:link w:val="TitelZchn"/>
    <w:uiPriority w:val="10"/>
    <w:qFormat/>
    <w:rsid w:val="00F468F4"/>
    <w:pPr>
      <w:spacing w:after="300"/>
      <w:contextualSpacing/>
    </w:pPr>
    <w:rPr>
      <w:rFonts w:eastAsia="MS Gothic"/>
      <w:spacing w:val="5"/>
      <w:kern w:val="28"/>
      <w:sz w:val="28"/>
      <w:szCs w:val="52"/>
    </w:rPr>
  </w:style>
  <w:style w:type="character" w:customStyle="1" w:styleId="TitelZchn">
    <w:name w:val="Titel Zchn"/>
    <w:link w:val="Titel"/>
    <w:uiPriority w:val="10"/>
    <w:rsid w:val="00F468F4"/>
    <w:rPr>
      <w:rFonts w:ascii="Univers" w:eastAsia="MS Gothic" w:hAnsi="Univers"/>
      <w:spacing w:val="5"/>
      <w:kern w:val="28"/>
      <w:sz w:val="28"/>
      <w:szCs w:val="52"/>
    </w:rPr>
  </w:style>
  <w:style w:type="character" w:customStyle="1" w:styleId="EinfacheTabelle41">
    <w:name w:val="Einfache Tabelle 41"/>
    <w:uiPriority w:val="21"/>
    <w:qFormat/>
    <w:rsid w:val="00202D17"/>
    <w:rPr>
      <w:b/>
      <w:bCs/>
      <w:i/>
      <w:iCs/>
      <w:color w:val="4F81BD"/>
    </w:rPr>
  </w:style>
  <w:style w:type="character" w:styleId="Fett">
    <w:name w:val="Strong"/>
    <w:uiPriority w:val="22"/>
    <w:qFormat/>
    <w:rsid w:val="00BA057A"/>
    <w:rPr>
      <w:rFonts w:ascii="Univers" w:hAnsi="Univers"/>
      <w:b/>
      <w:bCs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15D40"/>
    <w:pPr>
      <w:numPr>
        <w:ilvl w:val="1"/>
      </w:numPr>
      <w:spacing w:after="160"/>
    </w:pPr>
    <w:rPr>
      <w:rFonts w:eastAsiaTheme="minorEastAsia" w:cstheme="minorBidi"/>
      <w:b/>
      <w:color w:val="007AC3"/>
      <w:sz w:val="2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15D40"/>
    <w:rPr>
      <w:rFonts w:ascii="Univers" w:eastAsiaTheme="minorEastAsia" w:hAnsi="Univers" w:cstheme="minorBidi"/>
      <w:b/>
      <w:color w:val="007AC3"/>
      <w:kern w:val="16"/>
      <w:sz w:val="28"/>
      <w:szCs w:val="22"/>
    </w:rPr>
  </w:style>
  <w:style w:type="character" w:styleId="Hervorhebung">
    <w:name w:val="Emphasis"/>
    <w:basedOn w:val="Absatz-Standardschriftart"/>
    <w:uiPriority w:val="20"/>
    <w:qFormat/>
    <w:rsid w:val="00F468F4"/>
    <w:rPr>
      <w:rFonts w:ascii="Univers" w:hAnsi="Univers"/>
      <w:i/>
      <w:i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igt\Documents\Benutzerdefinierte%20Office-Vorlagen\WestfalenTarif.dotx" TargetMode="External"/></Relationships>
</file>

<file path=word/theme/theme1.xml><?xml version="1.0" encoding="utf-8"?>
<a:theme xmlns:a="http://schemas.openxmlformats.org/drawingml/2006/main" name="WestfalenTarif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A281601-59E9-43C9-BFD1-00C7F3517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WestfalenTarif</Template>
  <TotalTime>0</TotalTime>
  <Pages>2</Pages>
  <Words>76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WestfalenTarif</vt:lpstr>
    </vt:vector>
  </TitlesOfParts>
  <Company>Projektbüro WestfalenTarif</Company>
  <LinksUpToDate>false</LinksUpToDate>
  <CharactersWithSpaces>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WestfalenTarif</dc:title>
  <dc:subject/>
  <dc:creator>Voigt, Sebastian</dc:creator>
  <cp:keywords/>
  <cp:lastModifiedBy>Voigt, Sebastian</cp:lastModifiedBy>
  <cp:revision>12</cp:revision>
  <cp:lastPrinted>2017-05-31T06:41:00Z</cp:lastPrinted>
  <dcterms:created xsi:type="dcterms:W3CDTF">2017-03-20T10:20:00Z</dcterms:created>
  <dcterms:modified xsi:type="dcterms:W3CDTF">2017-05-31T06:43:00Z</dcterms:modified>
</cp:coreProperties>
</file>